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90221" w14:textId="77777777" w:rsidR="00CA1046" w:rsidRDefault="00CA1046" w:rsidP="00CA1046">
      <w:pPr>
        <w:pStyle w:val="NoSpacing"/>
      </w:pPr>
      <w:r>
        <w:rPr>
          <w:u w:val="single"/>
        </w:rPr>
        <w:t>Richard RADLEY</w:t>
      </w:r>
      <w:r>
        <w:t xml:space="preserve">       (fl.1483)</w:t>
      </w:r>
    </w:p>
    <w:p w14:paraId="4B53A406" w14:textId="77777777" w:rsidR="00CA1046" w:rsidRDefault="00CA1046" w:rsidP="00CA1046">
      <w:pPr>
        <w:pStyle w:val="NoSpacing"/>
      </w:pPr>
    </w:p>
    <w:p w14:paraId="62C85391" w14:textId="77777777" w:rsidR="00CA1046" w:rsidRDefault="00CA1046" w:rsidP="00CA1046">
      <w:pPr>
        <w:pStyle w:val="NoSpacing"/>
      </w:pPr>
    </w:p>
    <w:p w14:paraId="3A3AD644" w14:textId="77777777" w:rsidR="00CA1046" w:rsidRDefault="00CA1046" w:rsidP="00CA1046">
      <w:pPr>
        <w:pStyle w:val="NoSpacing"/>
      </w:pPr>
      <w:r>
        <w:tab/>
        <w:t>1483</w:t>
      </w:r>
      <w:r>
        <w:tab/>
        <w:t>He made a plaint of debt against Henry Everard of Linstead(q.v.), John Gyle</w:t>
      </w:r>
    </w:p>
    <w:p w14:paraId="7E3ABA74" w14:textId="77777777" w:rsidR="00CA1046" w:rsidRDefault="00CA1046" w:rsidP="00CA1046">
      <w:pPr>
        <w:pStyle w:val="NoSpacing"/>
      </w:pPr>
      <w:r>
        <w:tab/>
      </w:r>
      <w:r>
        <w:tab/>
        <w:t>of Winston(q.v.), William Durant of Covehithe(q.v.) and John Moys of</w:t>
      </w:r>
    </w:p>
    <w:p w14:paraId="2E0FE67C" w14:textId="77777777" w:rsidR="00CA1046" w:rsidRDefault="00CA1046" w:rsidP="00CA1046">
      <w:pPr>
        <w:pStyle w:val="NoSpacing"/>
      </w:pPr>
      <w:r>
        <w:tab/>
      </w:r>
      <w:r>
        <w:tab/>
        <w:t>Mendham(q.v.).</w:t>
      </w:r>
    </w:p>
    <w:p w14:paraId="3309DDB8" w14:textId="77777777" w:rsidR="00CA1046" w:rsidRDefault="00CA1046" w:rsidP="00CA1046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>)</w:t>
      </w:r>
    </w:p>
    <w:p w14:paraId="01AE9695" w14:textId="77777777" w:rsidR="00404835" w:rsidRDefault="00404835" w:rsidP="00404835">
      <w:pPr>
        <w:pStyle w:val="NoSpacing"/>
        <w:jc w:val="both"/>
      </w:pPr>
      <w:r>
        <w:tab/>
        <w:t>1483</w:t>
      </w:r>
      <w:r>
        <w:tab/>
        <w:t>He made a plaint of debt against Henry Everard if Linstead, Suffolk(q.v.),</w:t>
      </w:r>
    </w:p>
    <w:p w14:paraId="21D37EA3" w14:textId="77777777" w:rsidR="00404835" w:rsidRDefault="00404835" w:rsidP="00404835">
      <w:pPr>
        <w:pStyle w:val="NoSpacing"/>
        <w:jc w:val="both"/>
      </w:pPr>
      <w:r>
        <w:tab/>
      </w:r>
      <w:r>
        <w:tab/>
        <w:t>and three others.</w:t>
      </w:r>
    </w:p>
    <w:p w14:paraId="49AE0903" w14:textId="77777777" w:rsidR="00404835" w:rsidRDefault="00404835" w:rsidP="00404835">
      <w:pPr>
        <w:pStyle w:val="NoSpacing"/>
        <w:jc w:val="both"/>
      </w:pPr>
      <w:r>
        <w:tab/>
      </w:r>
      <w:r>
        <w:tab/>
        <w:t xml:space="preserve">( </w:t>
      </w:r>
      <w:hyperlink r:id="rId7" w:history="1">
        <w:r w:rsidRPr="00C3707B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3474D8D1" w14:textId="77777777" w:rsidR="00404835" w:rsidRDefault="00404835" w:rsidP="00CA1046">
      <w:pPr>
        <w:pStyle w:val="NoSpacing"/>
      </w:pPr>
    </w:p>
    <w:p w14:paraId="1C8B97F0" w14:textId="77777777" w:rsidR="00CA1046" w:rsidRDefault="00CA1046" w:rsidP="00CA1046">
      <w:pPr>
        <w:pStyle w:val="NoSpacing"/>
      </w:pPr>
    </w:p>
    <w:p w14:paraId="32509F97" w14:textId="77777777" w:rsidR="00CA1046" w:rsidRDefault="00CA1046" w:rsidP="00CA1046">
      <w:pPr>
        <w:pStyle w:val="NoSpacing"/>
      </w:pPr>
    </w:p>
    <w:p w14:paraId="5A072FAE" w14:textId="77777777" w:rsidR="00E47068" w:rsidRDefault="00CA1046" w:rsidP="00CA1046">
      <w:pPr>
        <w:pStyle w:val="NoSpacing"/>
      </w:pPr>
      <w:r>
        <w:t>14 August 2013</w:t>
      </w:r>
    </w:p>
    <w:p w14:paraId="033BCC72" w14:textId="2F2811D3" w:rsidR="00404835" w:rsidRPr="00C009D8" w:rsidRDefault="00404835" w:rsidP="00CA1046">
      <w:pPr>
        <w:pStyle w:val="NoSpacing"/>
      </w:pPr>
      <w:r>
        <w:t>22 June 2024</w:t>
      </w:r>
    </w:p>
    <w:sectPr w:rsidR="00404835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A51D2" w14:textId="77777777" w:rsidR="00CA1046" w:rsidRDefault="00CA1046" w:rsidP="00920DE3">
      <w:pPr>
        <w:spacing w:after="0" w:line="240" w:lineRule="auto"/>
      </w:pPr>
      <w:r>
        <w:separator/>
      </w:r>
    </w:p>
  </w:endnote>
  <w:endnote w:type="continuationSeparator" w:id="0">
    <w:p w14:paraId="4BF34F11" w14:textId="77777777" w:rsidR="00CA1046" w:rsidRDefault="00CA10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1CEE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0D92D" w14:textId="77777777" w:rsidR="00C009D8" w:rsidRPr="00C009D8" w:rsidRDefault="00C009D8">
    <w:pPr>
      <w:pStyle w:val="Footer"/>
    </w:pPr>
    <w:r>
      <w:t>Copyright I.S.Rogers 9 August 2013</w:t>
    </w:r>
  </w:p>
  <w:p w14:paraId="093891A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D779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F0E14" w14:textId="77777777" w:rsidR="00CA1046" w:rsidRDefault="00CA1046" w:rsidP="00920DE3">
      <w:pPr>
        <w:spacing w:after="0" w:line="240" w:lineRule="auto"/>
      </w:pPr>
      <w:r>
        <w:separator/>
      </w:r>
    </w:p>
  </w:footnote>
  <w:footnote w:type="continuationSeparator" w:id="0">
    <w:p w14:paraId="71D2F903" w14:textId="77777777" w:rsidR="00CA1046" w:rsidRDefault="00CA10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D41E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975E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2285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1046"/>
    <w:rsid w:val="00120749"/>
    <w:rsid w:val="00404835"/>
    <w:rsid w:val="00624CAE"/>
    <w:rsid w:val="00920DE3"/>
    <w:rsid w:val="00C009D8"/>
    <w:rsid w:val="00CA1046"/>
    <w:rsid w:val="00CF53C8"/>
    <w:rsid w:val="00E47068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11727"/>
  <w15:docId w15:val="{6F765626-5E6E-4D0B-9B81-0611DFF2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10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2015-06-27T21:57:00Z</dcterms:created>
  <dcterms:modified xsi:type="dcterms:W3CDTF">2024-06-22T19:04:00Z</dcterms:modified>
</cp:coreProperties>
</file>